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4A5AF" w14:textId="77777777" w:rsidR="00E80052" w:rsidRDefault="00E80052" w:rsidP="00E80052">
      <w:pPr>
        <w:pStyle w:val="NoSpacing"/>
        <w:jc w:val="both"/>
        <w:rPr>
          <w:rFonts w:cs="Times New Roman"/>
          <w:szCs w:val="24"/>
        </w:rPr>
      </w:pPr>
      <w:r w:rsidRPr="00EA3D31">
        <w:rPr>
          <w:rFonts w:cs="Times New Roman"/>
          <w:szCs w:val="24"/>
          <w:u w:val="single"/>
        </w:rPr>
        <w:t>John FRENCE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4E84D3B6" w14:textId="77777777" w:rsidR="00E80052" w:rsidRDefault="00E80052" w:rsidP="00E8005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Orsett, Essex. Yeoman.</w:t>
      </w:r>
    </w:p>
    <w:p w14:paraId="58BABC3E" w14:textId="77777777" w:rsidR="00E80052" w:rsidRDefault="00E80052" w:rsidP="00E80052">
      <w:pPr>
        <w:pStyle w:val="NoSpacing"/>
        <w:jc w:val="both"/>
        <w:rPr>
          <w:rFonts w:cs="Times New Roman"/>
          <w:szCs w:val="24"/>
        </w:rPr>
      </w:pPr>
    </w:p>
    <w:p w14:paraId="0ED4692C" w14:textId="77777777" w:rsidR="00E80052" w:rsidRDefault="00E80052" w:rsidP="00E80052">
      <w:pPr>
        <w:pStyle w:val="NoSpacing"/>
        <w:jc w:val="both"/>
        <w:rPr>
          <w:rFonts w:cs="Times New Roman"/>
          <w:szCs w:val="24"/>
        </w:rPr>
      </w:pPr>
    </w:p>
    <w:p w14:paraId="05D37DE0" w14:textId="77777777" w:rsidR="00E80052" w:rsidRDefault="00E80052" w:rsidP="00E8005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Thomas Parnell(q.v.) brought a plaint of assault of a servant against him.</w:t>
      </w:r>
    </w:p>
    <w:p w14:paraId="1D90B964" w14:textId="77777777" w:rsidR="00E80052" w:rsidRDefault="00E80052" w:rsidP="00E8005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542501F3" w14:textId="77777777" w:rsidR="00E80052" w:rsidRDefault="00E80052" w:rsidP="00E80052">
      <w:pPr>
        <w:pStyle w:val="NoSpacing"/>
        <w:jc w:val="both"/>
        <w:rPr>
          <w:rFonts w:cs="Times New Roman"/>
          <w:szCs w:val="24"/>
        </w:rPr>
      </w:pPr>
    </w:p>
    <w:p w14:paraId="2AC8B234" w14:textId="77777777" w:rsidR="00E80052" w:rsidRDefault="00E80052" w:rsidP="00E80052">
      <w:pPr>
        <w:pStyle w:val="NoSpacing"/>
        <w:jc w:val="both"/>
        <w:rPr>
          <w:rFonts w:cs="Times New Roman"/>
          <w:szCs w:val="24"/>
        </w:rPr>
      </w:pPr>
    </w:p>
    <w:p w14:paraId="70693015" w14:textId="77777777" w:rsidR="00E80052" w:rsidRDefault="00E80052" w:rsidP="00E8005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21 October 2022</w:t>
      </w:r>
    </w:p>
    <w:p w14:paraId="144AE04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150AD" w14:textId="77777777" w:rsidR="00E80052" w:rsidRDefault="00E80052" w:rsidP="009139A6">
      <w:r>
        <w:separator/>
      </w:r>
    </w:p>
  </w:endnote>
  <w:endnote w:type="continuationSeparator" w:id="0">
    <w:p w14:paraId="7207CB57" w14:textId="77777777" w:rsidR="00E80052" w:rsidRDefault="00E8005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9130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E849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C30D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9E46C" w14:textId="77777777" w:rsidR="00E80052" w:rsidRDefault="00E80052" w:rsidP="009139A6">
      <w:r>
        <w:separator/>
      </w:r>
    </w:p>
  </w:footnote>
  <w:footnote w:type="continuationSeparator" w:id="0">
    <w:p w14:paraId="26876ABA" w14:textId="77777777" w:rsidR="00E80052" w:rsidRDefault="00E8005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143E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769A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771D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05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80052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7DAE3D"/>
  <w15:chartTrackingRefBased/>
  <w15:docId w15:val="{7BB7B34B-272D-4ABD-B888-643A49105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8005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2022-12-19T10:54:00Z</dcterms:created>
  <dcterms:modified xsi:type="dcterms:W3CDTF">2022-12-19T10:55:00Z</dcterms:modified>
</cp:coreProperties>
</file>